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310BE" w14:textId="73A481A7" w:rsidR="00535962" w:rsidRPr="00F7167E" w:rsidRDefault="00263A9C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7345FC8" wp14:editId="4AB33436">
                <wp:simplePos x="0" y="0"/>
                <wp:positionH relativeFrom="column">
                  <wp:posOffset>4619625</wp:posOffset>
                </wp:positionH>
                <wp:positionV relativeFrom="paragraph">
                  <wp:posOffset>247650</wp:posOffset>
                </wp:positionV>
                <wp:extent cx="2004695" cy="701040"/>
                <wp:effectExtent l="0" t="0" r="14605" b="22860"/>
                <wp:wrapNone/>
                <wp:docPr id="137312848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4695" cy="701040"/>
                          <a:chOff x="12866" y="523"/>
                          <a:chExt cx="2544" cy="1104"/>
                        </a:xfrm>
                      </wpg:grpSpPr>
                      <wps:wsp>
                        <wps:cNvPr id="157901583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1421167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23"/>
                            <a:chOff x="9151" y="720"/>
                            <a:chExt cx="2009" cy="951"/>
                          </a:xfrm>
                        </wpg:grpSpPr>
                        <wps:wsp>
                          <wps:cNvPr id="212778189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78"/>
                              <a:ext cx="2009" cy="49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65C7BE8" w14:textId="19B9D6B5" w:rsidR="00130549" w:rsidRPr="00535962" w:rsidRDefault="00263A9C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CONADIS-DAF-CM-2026-0008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95877482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EA9637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345FC8" id="Group 20" o:spid="_x0000_s1026" style="position:absolute;margin-left:363.75pt;margin-top:19.5pt;width:157.8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" filled="f"/>
                <v:group id="Group 22" o:spid="_x0000_s1028" style="position:absolute;left:12940;top:561;width:2413;height:1023" coordorigin="9151,720" coordsize="2009,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78;width:2009;height: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65C7BE8" w14:textId="19B9D6B5" w:rsidR="00130549" w:rsidRPr="00535962" w:rsidRDefault="00263A9C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CONADIS-DAF-CM-2026-0008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" fillcolor="black [3213]" strokecolor="white [3212]" strokeweight="3pt">
                    <v:textbox>
                      <w:txbxContent>
                        <w:p w14:paraId="23EA9637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721854CE" wp14:editId="2CEAAA2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7D95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74497F" wp14:editId="21D3AF2F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5333561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670A8" w14:textId="77777777" w:rsidR="0026335F" w:rsidRPr="0026335F" w:rsidRDefault="00FC1F3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4497F" id="Text Box 12" o:spid="_x0000_s1031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" filled="f" stroked="f">
                <v:textbox>
                  <w:txbxContent>
                    <w:p w14:paraId="609670A8" w14:textId="77777777" w:rsidR="0026335F" w:rsidRPr="0026335F" w:rsidRDefault="00FC1F3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67D95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4B62E9" wp14:editId="63B782C1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8237549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FF6F8E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79CA32E" wp14:editId="4C4F4228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B62E9" id="Text Box 2" o:spid="_x0000_s1032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FF6F8E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79CA32E" wp14:editId="4C4F4228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67D9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1E43CE" wp14:editId="21C4BEDA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61622680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B228B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E43CE" id="Text Box 26" o:spid="_x0000_s1033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DBDXzn4AAAAAsBAAAPAAAAAAAAAAAAAAAAADUEAABkcnMvZG93bnJldi54bWxQSwUGAAAA&#10;AAQABADzAAAAQgUAAAAA&#10;" filled="f" stroked="f">
                <v:textbox inset="0,0,0,0">
                  <w:txbxContent>
                    <w:p w14:paraId="62FB228B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0C864987" w14:textId="54E516B2" w:rsidR="00535962" w:rsidRPr="00535962" w:rsidRDefault="00967D95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1C3AC1" wp14:editId="35B58A93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187618616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A46ED" w14:textId="77777777" w:rsidR="002E1412" w:rsidRPr="002E1412" w:rsidRDefault="00FC1F3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C3AC1" id="Text Box 16" o:spid="_x0000_s1034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A2xN/dAAAACQEAAA8AAABkcnMv&#10;ZG93bnJldi54bWxMj9FOg0AQRd9N/IfNmPhi7AJSaJGlURONr639gIGdApHdJey20L93fNLHyT25&#10;90y5W8wgLjT53lkF8SoCQbZxuretguPX++MGhA9oNQ7OkoIredhVtzclFtrNdk+XQ2gFl1hfoIIu&#10;hLGQ0jcdGfQrN5Ll7OQmg4HPqZV6wpnLzSCTKMqkwd7yQocjvXXUfB/ORsHpc35Yb+f6IxzzfZq9&#10;Yp/X7qrU/d3y8gwi0BL+YPjVZ3Wo2Kl2Z6u9GBQkcZowykGUgWAgj59yELWCdZqBrEr5/4PqBw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A2xN/dAAAACQEAAA8AAAAAAAAAAAAAAAAA&#10;UgQAAGRycy9kb3ducmV2LnhtbFBLBQYAAAAABAAEAPMAAABcBQAAAAA=&#10;" stroked="f">
                <v:textbox>
                  <w:txbxContent>
                    <w:p w14:paraId="755A46ED" w14:textId="77777777" w:rsidR="002E1412" w:rsidRPr="002E1412" w:rsidRDefault="00FC1F3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BF874D" w14:textId="5D059DBB" w:rsidR="00535962" w:rsidRDefault="00967D95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07074F" wp14:editId="3978DC3F">
                <wp:simplePos x="0" y="0"/>
                <wp:positionH relativeFrom="column">
                  <wp:posOffset>895350</wp:posOffset>
                </wp:positionH>
                <wp:positionV relativeFrom="paragraph">
                  <wp:posOffset>129540</wp:posOffset>
                </wp:positionV>
                <wp:extent cx="3667125" cy="304800"/>
                <wp:effectExtent l="0" t="0" r="9525" b="0"/>
                <wp:wrapNone/>
                <wp:docPr id="115574390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CD7D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7074F" id="Text Box 18" o:spid="_x0000_s1035" type="#_x0000_t202" style="position:absolute;margin-left:70.5pt;margin-top:10.2pt;width:288.7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" stroked="f">
                <v:textbox>
                  <w:txbxContent>
                    <w:p w14:paraId="314CD7D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CB664D9" w14:textId="1AB2CC8C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C47A470" w14:textId="1C26BCA8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37C1ABB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3B1A3AB2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84A92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E0890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43F506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29F77D9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698FC0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609053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9C7B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76B40732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F0F0B2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6F2A901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4EE65E1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0B43932" w14:textId="77777777" w:rsidTr="009079FB">
        <w:trPr>
          <w:trHeight w:val="731"/>
        </w:trPr>
        <w:tc>
          <w:tcPr>
            <w:tcW w:w="3402" w:type="dxa"/>
          </w:tcPr>
          <w:p w14:paraId="7384F28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58746A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3276E4D8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1636003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2D14A35" w14:textId="77777777" w:rsidTr="009079FB">
        <w:trPr>
          <w:trHeight w:val="731"/>
        </w:trPr>
        <w:tc>
          <w:tcPr>
            <w:tcW w:w="3402" w:type="dxa"/>
          </w:tcPr>
          <w:p w14:paraId="0D02F18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F7C07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FA0B1C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70F96F5B" w14:textId="77777777" w:rsidTr="009079FB">
        <w:trPr>
          <w:trHeight w:val="731"/>
        </w:trPr>
        <w:tc>
          <w:tcPr>
            <w:tcW w:w="3402" w:type="dxa"/>
          </w:tcPr>
          <w:p w14:paraId="3218932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D2B023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4BC258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C31EDDF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27F489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80FEA9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3DF55021" w14:textId="77777777" w:rsidTr="009079FB">
        <w:tc>
          <w:tcPr>
            <w:tcW w:w="3229" w:type="dxa"/>
            <w:vAlign w:val="center"/>
          </w:tcPr>
          <w:p w14:paraId="55A7B617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E01674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36E3B6E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58EBB66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5C126A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55E2C01B" w14:textId="77777777" w:rsidTr="009079FB">
        <w:tc>
          <w:tcPr>
            <w:tcW w:w="3229" w:type="dxa"/>
          </w:tcPr>
          <w:p w14:paraId="070FCBF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40FC11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B6FF98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1C3BB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D06B88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E44BDBC" w14:textId="77777777" w:rsidTr="009079FB">
        <w:tc>
          <w:tcPr>
            <w:tcW w:w="3229" w:type="dxa"/>
          </w:tcPr>
          <w:p w14:paraId="76F09F3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186E1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2C44979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79366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B28FB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130E50F" w14:textId="77777777" w:rsidTr="009079FB">
        <w:tc>
          <w:tcPr>
            <w:tcW w:w="3229" w:type="dxa"/>
          </w:tcPr>
          <w:p w14:paraId="4E2F882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087E6A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8A7CF3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8C515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BE3E76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5D27E7F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74BA9B4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CBA108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091885A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CCC082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61614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3FC928AE" w14:textId="77777777" w:rsidTr="009079FB">
        <w:tc>
          <w:tcPr>
            <w:tcW w:w="3261" w:type="dxa"/>
            <w:vAlign w:val="center"/>
          </w:tcPr>
          <w:p w14:paraId="54DE124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6670D3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163A426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69CFE0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BDA13C4" w14:textId="77777777" w:rsidTr="009079FB">
        <w:tc>
          <w:tcPr>
            <w:tcW w:w="3261" w:type="dxa"/>
          </w:tcPr>
          <w:p w14:paraId="232A7D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301E16C8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0D5CCAB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13F61EC9" w14:textId="77777777" w:rsidTr="009079FB">
        <w:tc>
          <w:tcPr>
            <w:tcW w:w="3261" w:type="dxa"/>
          </w:tcPr>
          <w:p w14:paraId="38352A0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99667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19FCD7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407C8C1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9AD75B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274B1524" w14:textId="77777777" w:rsidTr="009079FB">
        <w:tc>
          <w:tcPr>
            <w:tcW w:w="1560" w:type="dxa"/>
            <w:vAlign w:val="center"/>
          </w:tcPr>
          <w:p w14:paraId="2E8AEDDD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22D40A1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3B939674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7FFBD4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90D1E2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8050263" w14:textId="77777777" w:rsidTr="009079FB">
        <w:tc>
          <w:tcPr>
            <w:tcW w:w="1560" w:type="dxa"/>
          </w:tcPr>
          <w:p w14:paraId="0676BE6E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47425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6DCF64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5E0288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3809C9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FCE347E" w14:textId="77777777" w:rsidTr="009079FB">
        <w:tc>
          <w:tcPr>
            <w:tcW w:w="1560" w:type="dxa"/>
          </w:tcPr>
          <w:p w14:paraId="1339512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8EB200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F399F9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0AC29E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7D0C97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F80C6BE" w14:textId="77777777" w:rsidTr="009079FB">
        <w:tc>
          <w:tcPr>
            <w:tcW w:w="1560" w:type="dxa"/>
          </w:tcPr>
          <w:p w14:paraId="24C0CA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327319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1A6CB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D985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1F0D74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EAF41BE" w14:textId="77777777" w:rsidTr="009079FB">
        <w:tc>
          <w:tcPr>
            <w:tcW w:w="1560" w:type="dxa"/>
          </w:tcPr>
          <w:p w14:paraId="4A55472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497A5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8A5623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B578F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BEDD91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479FAC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6977014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6AB36E6E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0A05086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3DE100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DED78F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7A45A6E0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5D1FE87E" w14:textId="6CA622CB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o personas autorizadas a firmar en nombre del organismo contratante)</w:t>
      </w:r>
    </w:p>
    <w:p w14:paraId="2C271333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967D95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C3936" w14:textId="77777777" w:rsidR="00FC1F31" w:rsidRDefault="00FC1F31" w:rsidP="001007E7">
      <w:pPr>
        <w:spacing w:after="0" w:line="240" w:lineRule="auto"/>
      </w:pPr>
      <w:r>
        <w:separator/>
      </w:r>
    </w:p>
  </w:endnote>
  <w:endnote w:type="continuationSeparator" w:id="0">
    <w:p w14:paraId="256B3422" w14:textId="77777777" w:rsidR="00FC1F31" w:rsidRDefault="00FC1F3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1EED" w14:textId="19432689" w:rsidR="001007E7" w:rsidRDefault="00967D95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BB5368" wp14:editId="2F7E3EF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1270" r="0" b="3810"/>
              <wp:wrapNone/>
              <wp:docPr id="22125176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C747A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B53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33C747A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7B84A3" wp14:editId="106860F0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3810" r="0" b="1905"/>
              <wp:wrapNone/>
              <wp:docPr id="179834711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6E618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7E60D2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7B84A3" id="Text Box 3" o:spid="_x0000_s1038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51F6E618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7E60D26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C9C4278" wp14:editId="71AEECF4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20343B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249804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C9D6B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3EFE8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5B8506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E691B" w14:textId="77777777" w:rsidR="00FC1F31" w:rsidRDefault="00FC1F31" w:rsidP="001007E7">
      <w:pPr>
        <w:spacing w:after="0" w:line="240" w:lineRule="auto"/>
      </w:pPr>
      <w:r>
        <w:separator/>
      </w:r>
    </w:p>
  </w:footnote>
  <w:footnote w:type="continuationSeparator" w:id="0">
    <w:p w14:paraId="6ECF18E3" w14:textId="77777777" w:rsidR="00FC1F31" w:rsidRDefault="00FC1F31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0259" w14:textId="1F9165BB" w:rsidR="004D25CB" w:rsidRDefault="00967D95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E73A7A" wp14:editId="3FA45D05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3859369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67B8CF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E73A7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3A67B8CF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176667">
    <w:abstractNumId w:val="0"/>
  </w:num>
  <w:num w:numId="2" w16cid:durableId="856579127">
    <w:abstractNumId w:val="2"/>
  </w:num>
  <w:num w:numId="3" w16cid:durableId="177695441">
    <w:abstractNumId w:val="1"/>
  </w:num>
  <w:num w:numId="4" w16cid:durableId="1497988855">
    <w:abstractNumId w:val="3"/>
  </w:num>
  <w:num w:numId="5" w16cid:durableId="18713326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63A9C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06C9D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67D95"/>
    <w:rsid w:val="009A29C7"/>
    <w:rsid w:val="009A4E12"/>
    <w:rsid w:val="00A16099"/>
    <w:rsid w:val="00A231BB"/>
    <w:rsid w:val="00A42497"/>
    <w:rsid w:val="00A640BD"/>
    <w:rsid w:val="00A641A7"/>
    <w:rsid w:val="00A72F42"/>
    <w:rsid w:val="00AA2A29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248D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1F31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841A27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144</Words>
  <Characters>884</Characters>
  <Application>Microsoft Office Word</Application>
  <DocSecurity>0</DocSecurity>
  <Lines>110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Belgica Samila Fernández De Los Santos</cp:lastModifiedBy>
  <cp:revision>3</cp:revision>
  <cp:lastPrinted>2026-05-19T19:30:00Z</cp:lastPrinted>
  <dcterms:created xsi:type="dcterms:W3CDTF">2026-05-19T19:33:00Z</dcterms:created>
  <dcterms:modified xsi:type="dcterms:W3CDTF">2026-05-21T21:39:00Z</dcterms:modified>
</cp:coreProperties>
</file>